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DE89" w14:textId="77777777" w:rsidR="001549EB" w:rsidRDefault="001549EB" w:rsidP="001549E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KYLNYNGTON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0302833" w14:textId="77777777" w:rsidR="001549EB" w:rsidRDefault="001549EB" w:rsidP="001549E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Bailiff of the Liberty of the Bishop of Ely, Norfolk.</w:t>
      </w:r>
    </w:p>
    <w:p w14:paraId="0283253E" w14:textId="77777777" w:rsidR="001549EB" w:rsidRDefault="001549EB" w:rsidP="001549E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38609C" w14:textId="77777777" w:rsidR="001549EB" w:rsidRDefault="001549EB" w:rsidP="001549E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DF3D82" w14:textId="77777777" w:rsidR="001549EB" w:rsidRDefault="001549EB" w:rsidP="001549EB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Edmund Hole, of Fakenham, Norfolk(q.v.).</w:t>
      </w:r>
    </w:p>
    <w:p w14:paraId="24475FF2" w14:textId="77777777" w:rsidR="001549EB" w:rsidRDefault="001549EB" w:rsidP="00154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13897D6" w14:textId="77777777" w:rsidR="001549EB" w:rsidRDefault="001549EB" w:rsidP="00154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25CD2D" w14:textId="77777777" w:rsidR="001549EB" w:rsidRDefault="001549EB" w:rsidP="00154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3D086B" w14:textId="77777777" w:rsidR="001549EB" w:rsidRDefault="001549EB" w:rsidP="00154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May 2021</w:t>
      </w:r>
    </w:p>
    <w:p w14:paraId="5C51D9E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23E10" w14:textId="77777777" w:rsidR="001549EB" w:rsidRDefault="001549EB" w:rsidP="009139A6">
      <w:r>
        <w:separator/>
      </w:r>
    </w:p>
  </w:endnote>
  <w:endnote w:type="continuationSeparator" w:id="0">
    <w:p w14:paraId="3081BB4D" w14:textId="77777777" w:rsidR="001549EB" w:rsidRDefault="001549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8D5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C9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7E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03F17" w14:textId="77777777" w:rsidR="001549EB" w:rsidRDefault="001549EB" w:rsidP="009139A6">
      <w:r>
        <w:separator/>
      </w:r>
    </w:p>
  </w:footnote>
  <w:footnote w:type="continuationSeparator" w:id="0">
    <w:p w14:paraId="27785EB3" w14:textId="77777777" w:rsidR="001549EB" w:rsidRDefault="001549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4D7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FF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3B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9EB"/>
    <w:rsid w:val="000666E0"/>
    <w:rsid w:val="001549E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3F0B1"/>
  <w15:chartTrackingRefBased/>
  <w15:docId w15:val="{86C54106-14CC-4DAA-90BE-4A102498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49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2021-06-25T14:25:00Z</dcterms:created>
  <dcterms:modified xsi:type="dcterms:W3CDTF">2021-06-25T14:26:00Z</dcterms:modified>
</cp:coreProperties>
</file>